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0B446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Richard WHYTE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fl.1473)</w:t>
      </w:r>
    </w:p>
    <w:p w14:paraId="48E09A86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B94F040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BD1C4D4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1473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was one of those who attacked and killed Robert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Batmanson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(q.v.) in </w:t>
      </w:r>
    </w:p>
    <w:p w14:paraId="4978E357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Sadlergate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Durham.</w:t>
      </w:r>
    </w:p>
    <w:p w14:paraId="3DB650C7" w14:textId="77777777" w:rsidR="00DC4E25" w:rsidRDefault="00DC4E25" w:rsidP="00DC4E25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p.217)</w:t>
      </w:r>
    </w:p>
    <w:p w14:paraId="1645C9C6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E5A5E7D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BE7A5AC" w14:textId="77777777" w:rsidR="00DC4E25" w:rsidRDefault="00DC4E25" w:rsidP="00DC4E2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September 2022</w:t>
      </w:r>
    </w:p>
    <w:p w14:paraId="00FA93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288F0" w14:textId="77777777" w:rsidR="00DC4E25" w:rsidRDefault="00DC4E25" w:rsidP="009139A6">
      <w:r>
        <w:separator/>
      </w:r>
    </w:p>
  </w:endnote>
  <w:endnote w:type="continuationSeparator" w:id="0">
    <w:p w14:paraId="4290BED7" w14:textId="77777777" w:rsidR="00DC4E25" w:rsidRDefault="00DC4E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95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9D1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2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452FA" w14:textId="77777777" w:rsidR="00DC4E25" w:rsidRDefault="00DC4E25" w:rsidP="009139A6">
      <w:r>
        <w:separator/>
      </w:r>
    </w:p>
  </w:footnote>
  <w:footnote w:type="continuationSeparator" w:id="0">
    <w:p w14:paraId="39505634" w14:textId="77777777" w:rsidR="00DC4E25" w:rsidRDefault="00DC4E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7B2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BD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0B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E2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4E2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95586"/>
  <w15:chartTrackingRefBased/>
  <w15:docId w15:val="{A49EEF19-2FF6-4740-82E4-4B6D7AE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2022-09-22T19:44:00Z</dcterms:created>
  <dcterms:modified xsi:type="dcterms:W3CDTF">2022-09-22T19:45:00Z</dcterms:modified>
</cp:coreProperties>
</file>